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00" w:type="dxa"/>
        <w:jc w:val="center"/>
        <w:tblLook w:val="0000"/>
      </w:tblPr>
      <w:tblGrid>
        <w:gridCol w:w="5412"/>
        <w:gridCol w:w="5388"/>
      </w:tblGrid>
      <w:tr w:rsidR="00FC134B" w:rsidRPr="001E3C2E">
        <w:trPr>
          <w:trHeight w:val="795"/>
          <w:jc w:val="center"/>
        </w:trPr>
        <w:tc>
          <w:tcPr>
            <w:tcW w:w="5412" w:type="dxa"/>
            <w:vMerge w:val="restart"/>
          </w:tcPr>
          <w:p w:rsidR="00FC134B" w:rsidRPr="001E3C2E" w:rsidRDefault="00FC134B" w:rsidP="00FD7665"/>
        </w:tc>
        <w:tc>
          <w:tcPr>
            <w:tcW w:w="5388" w:type="dxa"/>
          </w:tcPr>
          <w:p w:rsidR="00FC134B" w:rsidRDefault="00FC134B" w:rsidP="00E6107D">
            <w:pPr>
              <w:pStyle w:val="Heading1"/>
            </w:pPr>
            <w:r>
              <w:t>INVOICE</w:t>
            </w:r>
          </w:p>
        </w:tc>
      </w:tr>
      <w:tr w:rsidR="00FC134B" w:rsidRPr="001E3C2E">
        <w:trPr>
          <w:trHeight w:val="795"/>
          <w:jc w:val="center"/>
        </w:trPr>
        <w:tc>
          <w:tcPr>
            <w:tcW w:w="5412" w:type="dxa"/>
            <w:vMerge/>
          </w:tcPr>
          <w:p w:rsidR="00FC134B" w:rsidRPr="001E3C2E" w:rsidRDefault="00FC134B" w:rsidP="00D81510">
            <w:pPr>
              <w:pStyle w:val="Heading2"/>
            </w:pPr>
          </w:p>
        </w:tc>
        <w:tc>
          <w:tcPr>
            <w:tcW w:w="5388" w:type="dxa"/>
            <w:vAlign w:val="bottom"/>
          </w:tcPr>
          <w:p w:rsidR="00FC134B" w:rsidRPr="005A6D66" w:rsidRDefault="00FC134B" w:rsidP="005A6D66">
            <w:pPr>
              <w:pStyle w:val="RightAligned"/>
            </w:pPr>
            <w:r>
              <w:t xml:space="preserve">Invoice [Number) </w:t>
            </w:r>
          </w:p>
          <w:p w:rsidR="00FC134B" w:rsidRPr="005A6D66" w:rsidRDefault="00FC134B" w:rsidP="005A6D66">
            <w:pPr>
              <w:pStyle w:val="RightAligned"/>
              <w:rPr>
                <w:b/>
                <w:bCs/>
              </w:rPr>
            </w:pPr>
          </w:p>
        </w:tc>
      </w:tr>
    </w:tbl>
    <w:p w:rsidR="00FC134B" w:rsidRPr="001E3C2E" w:rsidRDefault="00FC134B" w:rsidP="001E3C2E"/>
    <w:tbl>
      <w:tblPr>
        <w:tblW w:w="10800" w:type="dxa"/>
        <w:jc w:val="center"/>
        <w:tblLook w:val="0000"/>
      </w:tblPr>
      <w:tblGrid>
        <w:gridCol w:w="5400"/>
        <w:gridCol w:w="5400"/>
      </w:tblGrid>
      <w:tr w:rsidR="00FC134B" w:rsidRPr="001E3C2E">
        <w:trPr>
          <w:trHeight w:val="1440"/>
          <w:jc w:val="center"/>
        </w:trPr>
        <w:tc>
          <w:tcPr>
            <w:tcW w:w="5400" w:type="dxa"/>
          </w:tcPr>
          <w:p w:rsidR="00FC134B" w:rsidRPr="00D81510" w:rsidRDefault="00FC134B" w:rsidP="00D81510">
            <w:pPr>
              <w:pStyle w:val="Heading2"/>
            </w:pPr>
            <w:r w:rsidRPr="00D81510">
              <w:t>To:</w:t>
            </w:r>
          </w:p>
          <w:p w:rsidR="00FC134B" w:rsidRDefault="00FC134B" w:rsidP="00FD7665">
            <w:r>
              <w:t>ACSF</w:t>
            </w:r>
          </w:p>
          <w:p w:rsidR="00FC134B" w:rsidRDefault="00FC134B" w:rsidP="00FD7665">
            <w:r>
              <w:t>Level 1</w:t>
            </w:r>
          </w:p>
          <w:p w:rsidR="00FC134B" w:rsidRDefault="00FC134B" w:rsidP="00FD7665">
            <w:smartTag w:uri="urn:schemas-microsoft-com:office:smarttags" w:element="address">
              <w:smartTag w:uri="urn:schemas-microsoft-com:office:smarttags" w:element="Street">
                <w:r>
                  <w:t>225 Clarence Street</w:t>
                </w:r>
              </w:smartTag>
            </w:smartTag>
          </w:p>
          <w:p w:rsidR="00FC134B" w:rsidRDefault="00FC134B" w:rsidP="00FD7665">
            <w:smartTag w:uri="urn:schemas-microsoft-com:office:smarttags" w:element="place">
              <w:smartTag w:uri="urn:schemas-microsoft-com:office:smarttags" w:element="City">
                <w:r>
                  <w:t>Sydney</w:t>
                </w:r>
              </w:smartTag>
            </w:smartTag>
          </w:p>
          <w:p w:rsidR="00FC134B" w:rsidRPr="001E3C2E" w:rsidRDefault="00FC134B" w:rsidP="00FD7665">
            <w:r>
              <w:t>2000</w:t>
            </w:r>
          </w:p>
        </w:tc>
        <w:tc>
          <w:tcPr>
            <w:tcW w:w="5400" w:type="dxa"/>
          </w:tcPr>
          <w:p w:rsidR="00FC134B" w:rsidRPr="001E3C2E" w:rsidRDefault="00FC134B" w:rsidP="00D81510">
            <w:pPr>
              <w:pStyle w:val="Heading2"/>
            </w:pPr>
            <w:r>
              <w:t>For:</w:t>
            </w:r>
          </w:p>
          <w:p w:rsidR="00FC134B" w:rsidRDefault="00FC134B" w:rsidP="001E3C2E">
            <w:r>
              <w:t>[your name]</w:t>
            </w:r>
          </w:p>
          <w:p w:rsidR="00FC134B" w:rsidRDefault="00FC134B" w:rsidP="001E3C2E">
            <w:r>
              <w:t>[your address]</w:t>
            </w:r>
          </w:p>
          <w:p w:rsidR="00FC134B" w:rsidRDefault="00FC134B" w:rsidP="001E3C2E">
            <w:r>
              <w:t>[your email]</w:t>
            </w:r>
          </w:p>
          <w:p w:rsidR="00FC134B" w:rsidRDefault="00FC134B" w:rsidP="001E3C2E">
            <w:r>
              <w:t>[your phone number]</w:t>
            </w:r>
          </w:p>
          <w:p w:rsidR="00FC134B" w:rsidRPr="001E3C2E" w:rsidRDefault="00FC134B" w:rsidP="001E3C2E">
            <w:r>
              <w:t>[your ABN]</w:t>
            </w:r>
          </w:p>
        </w:tc>
      </w:tr>
    </w:tbl>
    <w:p w:rsidR="00FC134B" w:rsidRPr="001E3C2E" w:rsidRDefault="00FC134B" w:rsidP="001E3C2E"/>
    <w:p w:rsidR="00FC134B" w:rsidRPr="001E3C2E" w:rsidRDefault="00FC134B" w:rsidP="001E3C2E"/>
    <w:tbl>
      <w:tblPr>
        <w:tblW w:w="10341" w:type="dxa"/>
        <w:jc w:val="center"/>
        <w:tblInd w:w="-2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/>
      </w:tblPr>
      <w:tblGrid>
        <w:gridCol w:w="8101"/>
        <w:gridCol w:w="2240"/>
      </w:tblGrid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vAlign w:val="center"/>
          </w:tcPr>
          <w:p w:rsidR="00FC134B" w:rsidRPr="001E3C2E" w:rsidRDefault="00FC134B" w:rsidP="0044583B">
            <w:pPr>
              <w:pStyle w:val="Columnheading"/>
            </w:pPr>
            <w:r>
              <w:t>DESCRIPTION</w:t>
            </w:r>
          </w:p>
        </w:tc>
        <w:tc>
          <w:tcPr>
            <w:tcW w:w="2240" w:type="dxa"/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44583B">
            <w:pPr>
              <w:pStyle w:val="Columnheading"/>
            </w:pPr>
            <w:r>
              <w:t>AMOUNT</w:t>
            </w: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852264">
            <w:pPr>
              <w:pStyle w:val="Amount"/>
              <w:jc w:val="left"/>
            </w:pPr>
          </w:p>
        </w:tc>
      </w:tr>
      <w:tr w:rsidR="00FC134B" w:rsidRPr="001E3C2E" w:rsidTr="00FD7665">
        <w:trPr>
          <w:cantSplit/>
          <w:trHeight w:val="216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  <w:bottom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  <w:bottom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tcBorders>
              <w:top w:val="nil"/>
            </w:tcBorders>
            <w:vAlign w:val="center"/>
          </w:tcPr>
          <w:p w:rsidR="00FC134B" w:rsidRPr="001E3C2E" w:rsidRDefault="00FC134B" w:rsidP="0021009B"/>
        </w:tc>
        <w:tc>
          <w:tcPr>
            <w:tcW w:w="2240" w:type="dxa"/>
            <w:tcBorders>
              <w:top w:val="nil"/>
            </w:tcBorders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  <w:tr w:rsidR="00FC134B" w:rsidRPr="001E3C2E" w:rsidTr="00FD7665">
        <w:trPr>
          <w:cantSplit/>
          <w:trHeight w:val="262"/>
          <w:jc w:val="center"/>
        </w:trPr>
        <w:tc>
          <w:tcPr>
            <w:tcW w:w="8101" w:type="dxa"/>
            <w:vAlign w:val="center"/>
          </w:tcPr>
          <w:p w:rsidR="00FC134B" w:rsidRPr="00FD7665" w:rsidRDefault="00FC134B" w:rsidP="00FD7665">
            <w:pPr>
              <w:ind w:left="720" w:hanging="720"/>
              <w:rPr>
                <w:b/>
              </w:rPr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           </w:t>
            </w:r>
            <w:r w:rsidRPr="00FD7665">
              <w:rPr>
                <w:b/>
              </w:rPr>
              <w:t>TOTAL:</w:t>
            </w:r>
          </w:p>
        </w:tc>
        <w:tc>
          <w:tcPr>
            <w:tcW w:w="2240" w:type="dxa"/>
            <w:tcMar>
              <w:left w:w="216" w:type="dxa"/>
              <w:right w:w="216" w:type="dxa"/>
            </w:tcMar>
            <w:vAlign w:val="center"/>
          </w:tcPr>
          <w:p w:rsidR="00FC134B" w:rsidRPr="001E3C2E" w:rsidRDefault="00FC134B" w:rsidP="00D81510">
            <w:pPr>
              <w:pStyle w:val="Amount"/>
            </w:pPr>
          </w:p>
        </w:tc>
      </w:tr>
    </w:tbl>
    <w:p w:rsidR="00FC134B" w:rsidRPr="001E3C2E" w:rsidRDefault="00FC134B" w:rsidP="001E3C2E"/>
    <w:tbl>
      <w:tblPr>
        <w:tblW w:w="10800" w:type="dxa"/>
        <w:jc w:val="center"/>
        <w:tblLook w:val="0000"/>
      </w:tblPr>
      <w:tblGrid>
        <w:gridCol w:w="10800"/>
      </w:tblGrid>
      <w:tr w:rsidR="00FC134B" w:rsidRPr="001E3C2E">
        <w:trPr>
          <w:trHeight w:val="2198"/>
          <w:jc w:val="center"/>
        </w:trPr>
        <w:tc>
          <w:tcPr>
            <w:tcW w:w="10800" w:type="dxa"/>
            <w:tcMar>
              <w:top w:w="115" w:type="dxa"/>
              <w:left w:w="115" w:type="dxa"/>
              <w:bottom w:w="115" w:type="dxa"/>
              <w:right w:w="115" w:type="dxa"/>
            </w:tcMar>
            <w:vAlign w:val="bottom"/>
          </w:tcPr>
          <w:p w:rsidR="00FC134B" w:rsidRPr="00FD7665" w:rsidRDefault="00FC134B" w:rsidP="00FD7665">
            <w:pPr>
              <w:rPr>
                <w:b/>
              </w:rPr>
            </w:pPr>
            <w:r w:rsidRPr="00FD7665">
              <w:rPr>
                <w:b/>
              </w:rPr>
              <w:t>Payment details:</w:t>
            </w:r>
          </w:p>
          <w:p w:rsidR="00FC134B" w:rsidRDefault="00FC134B" w:rsidP="00FD7665"/>
          <w:p w:rsidR="00FC134B" w:rsidRDefault="00FC134B" w:rsidP="00FD7665">
            <w:r>
              <w:t>Bank Name:</w:t>
            </w:r>
          </w:p>
          <w:p w:rsidR="00FC134B" w:rsidRDefault="00FC134B" w:rsidP="00FD7665">
            <w:r>
              <w:t>Bank Number:</w:t>
            </w:r>
          </w:p>
          <w:p w:rsidR="00FC134B" w:rsidRDefault="00FC134B" w:rsidP="00FD7665">
            <w:r>
              <w:t>BSB:</w:t>
            </w:r>
          </w:p>
          <w:p w:rsidR="00FC134B" w:rsidRDefault="00FC134B" w:rsidP="00FD7665"/>
          <w:p w:rsidR="00FC134B" w:rsidRDefault="00FC134B" w:rsidP="00FD7665"/>
          <w:p w:rsidR="00FC134B" w:rsidRDefault="00FC134B" w:rsidP="00FD7665"/>
          <w:p w:rsidR="00FC134B" w:rsidRDefault="00FC134B" w:rsidP="00FD7665"/>
          <w:p w:rsidR="00FC134B" w:rsidRDefault="00FC134B" w:rsidP="00FD7665"/>
          <w:p w:rsidR="00FC134B" w:rsidRPr="001E3C2E" w:rsidRDefault="00FC134B" w:rsidP="00FD7665"/>
        </w:tc>
      </w:tr>
      <w:tr w:rsidR="00FC134B" w:rsidRPr="001E3C2E">
        <w:trPr>
          <w:trHeight w:val="432"/>
          <w:jc w:val="center"/>
        </w:trPr>
        <w:tc>
          <w:tcPr>
            <w:tcW w:w="10800" w:type="dxa"/>
            <w:vAlign w:val="center"/>
          </w:tcPr>
          <w:p w:rsidR="00FC134B" w:rsidRPr="00D46279" w:rsidRDefault="00FC134B" w:rsidP="00D81510">
            <w:pPr>
              <w:pStyle w:val="Thankyou"/>
            </w:pPr>
            <w:r w:rsidRPr="00D46279">
              <w:t>Thank you for your business!</w:t>
            </w:r>
          </w:p>
        </w:tc>
      </w:tr>
    </w:tbl>
    <w:p w:rsidR="00FC134B" w:rsidRDefault="00FC134B" w:rsidP="001E3C2E"/>
    <w:p w:rsidR="00FC134B" w:rsidRPr="00FD7665" w:rsidRDefault="00FC134B" w:rsidP="00FD7665">
      <w:pPr>
        <w:spacing w:before="100" w:beforeAutospacing="1" w:after="100" w:afterAutospacing="1" w:line="225" w:lineRule="atLeast"/>
        <w:rPr>
          <w:rFonts w:ascii="Times New Roman" w:hAnsi="Times New Roman"/>
          <w:spacing w:val="0"/>
          <w:sz w:val="18"/>
          <w:lang w:val="en-AU"/>
        </w:rPr>
      </w:pPr>
    </w:p>
    <w:sectPr w:rsidR="00FC134B" w:rsidRPr="00FD7665" w:rsidSect="00473FA7">
      <w:pgSz w:w="12240" w:h="15840"/>
      <w:pgMar w:top="720" w:right="720" w:bottom="734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311D"/>
    <w:multiLevelType w:val="hybridMultilevel"/>
    <w:tmpl w:val="B64E4A0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72B2751F"/>
    <w:multiLevelType w:val="hybridMultilevel"/>
    <w:tmpl w:val="DE88B224"/>
    <w:lvl w:ilvl="0" w:tplc="A8427020">
      <w:start w:val="1"/>
      <w:numFmt w:val="decimal"/>
      <w:lvlText w:val="%1."/>
      <w:lvlJc w:val="left"/>
      <w:pPr>
        <w:tabs>
          <w:tab w:val="num" w:pos="288"/>
        </w:tabs>
        <w:ind w:left="288" w:hanging="288"/>
      </w:pPr>
      <w:rPr>
        <w:rFonts w:ascii="Arial" w:hAnsi="Arial" w:cs="Times New Roman"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F01F6"/>
    <w:rsid w:val="00073086"/>
    <w:rsid w:val="000F7473"/>
    <w:rsid w:val="001E3C2E"/>
    <w:rsid w:val="0021009B"/>
    <w:rsid w:val="00227372"/>
    <w:rsid w:val="002437B9"/>
    <w:rsid w:val="00341D54"/>
    <w:rsid w:val="003A2DDA"/>
    <w:rsid w:val="003F03CA"/>
    <w:rsid w:val="003F59E5"/>
    <w:rsid w:val="00443727"/>
    <w:rsid w:val="0044583B"/>
    <w:rsid w:val="00473FA7"/>
    <w:rsid w:val="005027B0"/>
    <w:rsid w:val="00536044"/>
    <w:rsid w:val="005404D4"/>
    <w:rsid w:val="005A6D66"/>
    <w:rsid w:val="005B5AB7"/>
    <w:rsid w:val="005D4E25"/>
    <w:rsid w:val="00640AAC"/>
    <w:rsid w:val="006F626C"/>
    <w:rsid w:val="007242D4"/>
    <w:rsid w:val="007F3D8D"/>
    <w:rsid w:val="00852264"/>
    <w:rsid w:val="008C1DFD"/>
    <w:rsid w:val="0093568C"/>
    <w:rsid w:val="00943E83"/>
    <w:rsid w:val="009F01F6"/>
    <w:rsid w:val="00A67B29"/>
    <w:rsid w:val="00AB03C9"/>
    <w:rsid w:val="00B00522"/>
    <w:rsid w:val="00B764B8"/>
    <w:rsid w:val="00BC3331"/>
    <w:rsid w:val="00BD7A44"/>
    <w:rsid w:val="00C259F2"/>
    <w:rsid w:val="00C60CDF"/>
    <w:rsid w:val="00D4146A"/>
    <w:rsid w:val="00D45E69"/>
    <w:rsid w:val="00D46279"/>
    <w:rsid w:val="00D65E99"/>
    <w:rsid w:val="00D76A11"/>
    <w:rsid w:val="00D81510"/>
    <w:rsid w:val="00E6107D"/>
    <w:rsid w:val="00E862B0"/>
    <w:rsid w:val="00E87633"/>
    <w:rsid w:val="00F52042"/>
    <w:rsid w:val="00FB1848"/>
    <w:rsid w:val="00FC134B"/>
    <w:rsid w:val="00FD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ity"/>
  <w:smartTagType w:namespaceuri="urn:schemas-microsoft-com:office:smarttags" w:name="address"/>
  <w:smartTagType w:namespaceuri="urn:schemas-microsoft-com:office:smarttags" w:name="Street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09B"/>
    <w:pPr>
      <w:spacing w:line="264" w:lineRule="auto"/>
    </w:pPr>
    <w:rPr>
      <w:rFonts w:ascii="Tahoma" w:hAnsi="Tahoma"/>
      <w:spacing w:val="4"/>
      <w:sz w:val="17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67B29"/>
    <w:pPr>
      <w:jc w:val="right"/>
      <w:outlineLvl w:val="0"/>
    </w:pPr>
    <w:rPr>
      <w:b/>
      <w:color w:val="808080"/>
      <w:sz w:val="4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81510"/>
    <w:pPr>
      <w:outlineLvl w:val="1"/>
    </w:pPr>
    <w:rPr>
      <w:b/>
      <w:cap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1DFD"/>
    <w:pPr>
      <w:outlineLvl w:val="2"/>
    </w:pPr>
    <w:rPr>
      <w:i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Times New Roman"/>
      <w:b/>
      <w:bCs/>
      <w:spacing w:val="4"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pacing w:val="4"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pacing w:val="4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1E3C2E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pacing w:val="4"/>
      <w:sz w:val="2"/>
      <w:lang w:val="en-US" w:eastAsia="en-US"/>
    </w:rPr>
  </w:style>
  <w:style w:type="paragraph" w:customStyle="1" w:styleId="Companyname">
    <w:name w:val="Company name"/>
    <w:basedOn w:val="Normal"/>
    <w:uiPriority w:val="99"/>
    <w:rsid w:val="00D81510"/>
    <w:pPr>
      <w:spacing w:before="140"/>
    </w:pPr>
    <w:rPr>
      <w:b/>
      <w:sz w:val="24"/>
    </w:rPr>
  </w:style>
  <w:style w:type="paragraph" w:styleId="NormalWeb">
    <w:name w:val="Normal (Web)"/>
    <w:basedOn w:val="Normal"/>
    <w:uiPriority w:val="99"/>
    <w:rsid w:val="002437B9"/>
    <w:pPr>
      <w:spacing w:before="100" w:beforeAutospacing="1" w:after="100" w:afterAutospacing="1" w:line="240" w:lineRule="auto"/>
    </w:pPr>
    <w:rPr>
      <w:rFonts w:ascii="Times New Roman" w:hAnsi="Times New Roman"/>
      <w:spacing w:val="0"/>
      <w:sz w:val="24"/>
      <w:szCs w:val="24"/>
    </w:rPr>
  </w:style>
  <w:style w:type="paragraph" w:customStyle="1" w:styleId="Columnheading">
    <w:name w:val="Column heading"/>
    <w:basedOn w:val="Normal"/>
    <w:uiPriority w:val="99"/>
    <w:rsid w:val="00AB03C9"/>
    <w:pPr>
      <w:jc w:val="center"/>
    </w:pPr>
    <w:rPr>
      <w:b/>
      <w:sz w:val="16"/>
    </w:rPr>
  </w:style>
  <w:style w:type="paragraph" w:customStyle="1" w:styleId="RightAligned">
    <w:name w:val="Right Aligned"/>
    <w:basedOn w:val="Normal"/>
    <w:uiPriority w:val="99"/>
    <w:rsid w:val="00AB03C9"/>
    <w:pPr>
      <w:jc w:val="right"/>
    </w:pPr>
    <w:rPr>
      <w:caps/>
      <w:sz w:val="16"/>
      <w:szCs w:val="16"/>
    </w:rPr>
  </w:style>
  <w:style w:type="character" w:styleId="Hyperlink">
    <w:name w:val="Hyperlink"/>
    <w:basedOn w:val="DefaultParagraphFont"/>
    <w:uiPriority w:val="99"/>
    <w:rsid w:val="002437B9"/>
    <w:rPr>
      <w:rFonts w:cs="Times New Roman"/>
      <w:color w:val="0000FF"/>
      <w:u w:val="single"/>
    </w:rPr>
  </w:style>
  <w:style w:type="paragraph" w:customStyle="1" w:styleId="Thankyou">
    <w:name w:val="Thank you"/>
    <w:basedOn w:val="Columnheading"/>
    <w:uiPriority w:val="99"/>
    <w:rsid w:val="00D81510"/>
    <w:rPr>
      <w:bCs/>
      <w:sz w:val="20"/>
    </w:rPr>
  </w:style>
  <w:style w:type="paragraph" w:customStyle="1" w:styleId="Amount">
    <w:name w:val="Amount"/>
    <w:basedOn w:val="Normal"/>
    <w:uiPriority w:val="99"/>
    <w:rsid w:val="00D81510"/>
    <w:pPr>
      <w:jc w:val="righ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469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niel\Application%20Data\Microsoft\Templates\Services%20invoice%20with%20hours%20and%20r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Services invoice with hours and rate.dot</Template>
  <TotalTime>10</TotalTime>
  <Pages>1</Pages>
  <Words>51</Words>
  <Characters>291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Danield</dc:creator>
  <cp:keywords/>
  <dc:description/>
  <cp:lastModifiedBy>office</cp:lastModifiedBy>
  <cp:revision>3</cp:revision>
  <cp:lastPrinted>2004-04-13T06:11:00Z</cp:lastPrinted>
  <dcterms:created xsi:type="dcterms:W3CDTF">2011-11-11T01:02:00Z</dcterms:created>
  <dcterms:modified xsi:type="dcterms:W3CDTF">2012-11-28T22:11:00Z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TC062071081033</vt:lpwstr>
  </property>
</Properties>
</file>